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Morecambe and Lunesdale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Morecambe and Lunesdale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Morecambe and Lunesdale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Morecambe and Lunesdale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Morecambe and Lunesdale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Morecambe and Lunesdale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Morecambe and Lunesdale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Morecambe and Lunesdale is estimated to be </w:t>
      </w:r>
      <w:r w:rsidRPr="00773DF7">
        <w:rPr>
          <w:rFonts w:ascii="Libre Franklin Light" w:eastAsia="Times New Roman" w:hAnsi="Libre Franklin Light" w:cs="Calibri Light"/>
          <w:b/>
          <w:bCs/>
          <w:color w:val="C45911" w:themeColor="accent2" w:themeShade="BF"/>
        </w:rPr>
        <w:t xml:space="preserve">£974,017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Morecambe and Lunesdale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Morecambe and Lunesdale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Morecambe and Lunesdale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Morecambe and Lunesdale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recambe and Lunes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Morecambe and Lunesdale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recambe and Lunes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Morecambe and Lunesdale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Morecambe and Lunesdale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recambe and Lunes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Morecambe and Lunesdale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Morecambe and Lunesdale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Morecambe and Lunesdale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Morecambe and Lunesdale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Morecambe and Lunesdale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Morecambe and Lunesdale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£974,017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Morecambe and Lunesdale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£328,100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£23,504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£587,819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£974,017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Morecambe and Lunesdale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Morecambe and Lunesdale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Morecambe and Lunesdale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Morecambe and Lunesdale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Morecambe and Lunesdale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Morecambe and Lunesdale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Morecambe and Lunesdale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Morecambe and Lunesdale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Morecambe and Lunesdale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Morecambe and Lunesdale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Morecambe and Lunesdale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Morecambe and Lunesdale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AB8D961-BDFE-460F-AA1A-3B28ABF479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